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0D4" w:rsidRDefault="00D370D4">
      <w:pPr>
        <w:pStyle w:val="Heading1"/>
      </w:pPr>
      <w:bookmarkStart w:id="0" w:name="_Toc172455342"/>
      <w:bookmarkStart w:id="1" w:name="_Toc213576976"/>
      <w:bookmarkStart w:id="2" w:name="_Toc219198095"/>
      <w:bookmarkStart w:id="3" w:name="_GoBack"/>
      <w:bookmarkEnd w:id="3"/>
      <w:r>
        <w:t>Retention Bond</w:t>
      </w:r>
      <w:bookmarkEnd w:id="0"/>
      <w:bookmarkEnd w:id="1"/>
      <w:bookmarkEnd w:id="2"/>
      <w:r w:rsidR="00D260D5">
        <w:rPr>
          <w:rStyle w:val="FootnoteReference"/>
        </w:rPr>
        <w:footnoteReference w:id="1"/>
      </w:r>
    </w:p>
    <w:p w:rsidR="00D370D4" w:rsidRDefault="00D370D4">
      <w:pPr>
        <w:jc w:val="center"/>
      </w:pPr>
      <w:r>
        <w:t xml:space="preserve">(Clause 11.3)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437"/>
        <w:gridCol w:w="2175"/>
        <w:gridCol w:w="6495"/>
      </w:tblGrid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:rsidR="00D370D4" w:rsidRDefault="00D370D4">
            <w:pPr>
              <w:ind w:left="720"/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rFonts w:hint="eastAsia"/>
                <w:i/>
              </w:rPr>
              <w:t> </w:t>
            </w:r>
            <w:r>
              <w:rPr>
                <w:rFonts w:hint="eastAsia"/>
                <w:i/>
              </w:rPr>
              <w:t> </w:t>
            </w:r>
            <w:r>
              <w:rPr>
                <w:rFonts w:hint="eastAsia"/>
                <w:i/>
              </w:rPr>
              <w:t> </w:t>
            </w:r>
            <w:r>
              <w:rPr>
                <w:rFonts w:hint="eastAsia"/>
                <w:i/>
              </w:rPr>
              <w:t> </w:t>
            </w:r>
            <w:r>
              <w:rPr>
                <w:rFonts w:hint="eastAsia"/>
                <w:i/>
              </w:rPr>
              <w:t> </w:t>
            </w:r>
            <w:r>
              <w:rPr>
                <w:i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:rsidR="00D370D4" w:rsidRDefault="00D370D4"/>
        </w:tc>
      </w:tr>
    </w:tbl>
    <w:p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322"/>
        <w:gridCol w:w="3195"/>
        <w:gridCol w:w="3318"/>
      </w:tblGrid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322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 for</w:t>
            </w:r>
          </w:p>
        </w:tc>
        <w:tc>
          <w:tcPr>
            <w:tcW w:w="651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            </w:t>
            </w:r>
            <w:r>
              <w:fldChar w:fldCharType="end"/>
            </w:r>
            <w:r>
              <w:t xml:space="preserve"> </w:t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</w:p>
        </w:tc>
        <w:tc>
          <w:tcPr>
            <w:tcW w:w="2322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Dated</w:t>
            </w:r>
          </w:p>
        </w:tc>
        <w:tc>
          <w:tcPr>
            <w:tcW w:w="319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  <w:tc>
          <w:tcPr>
            <w:tcW w:w="3318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t xml:space="preserve">(the </w:t>
            </w:r>
            <w:r>
              <w:rPr>
                <w:b/>
              </w:rPr>
              <w:t>Contract</w:t>
            </w:r>
            <w:r>
              <w:t>)</w:t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and</w:t>
            </w:r>
          </w:p>
        </w:tc>
        <w:tc>
          <w:tcPr>
            <w:tcW w:w="2322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Contractor</w:t>
            </w:r>
          </w:p>
        </w:tc>
        <w:tc>
          <w:tcPr>
            <w:tcW w:w="651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322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Contractor</w:t>
            </w:r>
          </w:p>
        </w:tc>
        <w:tc>
          <w:tcPr>
            <w:tcW w:w="651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336"/>
        <w:gridCol w:w="6499"/>
      </w:tblGrid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336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Surety</w:t>
            </w:r>
          </w:p>
        </w:tc>
        <w:tc>
          <w:tcPr>
            <w:tcW w:w="649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336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Registered office of Surety</w:t>
            </w:r>
          </w:p>
        </w:tc>
        <w:tc>
          <w:tcPr>
            <w:tcW w:w="649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:rsidR="00D370D4" w:rsidRDefault="00D370D4"/>
    <w:p w:rsidR="00D370D4" w:rsidRDefault="00D370D4">
      <w:r>
        <w:t xml:space="preserve">In consideration of you making payment to the Contractor of sums that would otherwise be retained by you under the Contract, we </w:t>
      </w:r>
      <w:r w:rsidR="00D260D5">
        <w:t xml:space="preserve">(the Surety) </w:t>
      </w:r>
      <w:r>
        <w:t>undertake to pay to you</w:t>
      </w:r>
      <w:r w:rsidR="00D260D5">
        <w:t xml:space="preserve"> (the Employer)</w:t>
      </w:r>
      <w:r>
        <w:t xml:space="preserve">, without further proof or conditions and without deduction or set-off, any amount or amounts up to </w:t>
      </w:r>
      <w:r>
        <w:rPr>
          <w:bdr w:val="single" w:sz="12" w:space="0" w:color="99CCFF"/>
        </w:rPr>
        <w:t>€</w:t>
      </w:r>
      <w:r>
        <w:rPr>
          <w:rFonts w:ascii="Arial Unicode MS" w:hAnsi="Arial Unicode MS" w:cs="Arial Unicode MS"/>
          <w:bdr w:val="single" w:sz="12" w:space="0" w:color="99CCFF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"/>
            </w:textInput>
          </w:ffData>
        </w:fldChar>
      </w:r>
      <w:r>
        <w:rPr>
          <w:rFonts w:ascii="Arial Unicode MS" w:hAnsi="Arial Unicode MS" w:cs="Arial Unicode MS"/>
          <w:bdr w:val="single" w:sz="12" w:space="0" w:color="99CCFF"/>
        </w:rPr>
        <w:instrText xml:space="preserve"> FORMTEXT </w:instrText>
      </w:r>
      <w:r>
        <w:rPr>
          <w:rFonts w:ascii="Arial Unicode MS" w:hAnsi="Arial Unicode MS" w:cs="Arial Unicode MS"/>
          <w:bdr w:val="single" w:sz="12" w:space="0" w:color="99CCFF"/>
        </w:rPr>
      </w:r>
      <w:r>
        <w:rPr>
          <w:rFonts w:ascii="Arial Unicode MS" w:hAnsi="Arial Unicode MS" w:cs="Arial Unicode MS"/>
          <w:bdr w:val="single" w:sz="12" w:space="0" w:color="99CCFF"/>
        </w:rPr>
        <w:fldChar w:fldCharType="separate"/>
      </w:r>
      <w:r>
        <w:rPr>
          <w:rFonts w:ascii="Arial Unicode MS" w:hAnsi="Arial Unicode MS" w:cs="Arial Unicode MS"/>
          <w:noProof/>
          <w:bdr w:val="single" w:sz="12" w:space="0" w:color="99CCFF"/>
        </w:rPr>
        <w:t>                              </w:t>
      </w:r>
      <w:r>
        <w:rPr>
          <w:rFonts w:ascii="Arial Unicode MS" w:hAnsi="Arial Unicode MS" w:cs="Arial Unicode MS"/>
          <w:bdr w:val="single" w:sz="12" w:space="0" w:color="99CCFF"/>
        </w:rPr>
        <w:fldChar w:fldCharType="end"/>
      </w:r>
      <w:r>
        <w:t xml:space="preserve"> on receipt of your demand in writing. </w:t>
      </w:r>
    </w:p>
    <w:p w:rsidR="00D370D4" w:rsidRDefault="00D370D4">
      <w:r>
        <w:t xml:space="preserve">Unless a demand has been made, our liability under this Bond will expire on </w:t>
      </w:r>
      <w:bookmarkStart w:id="4" w:name="Text162"/>
      <w:r>
        <w:rPr>
          <w:rFonts w:ascii="Arial Unicode MS" w:hAnsi="Arial Unicode MS" w:cs="Arial Unicode MS"/>
          <w:i/>
          <w:bdr w:val="single" w:sz="12" w:space="0" w:color="99CCFF"/>
        </w:rPr>
        <w:fldChar w:fldCharType="begin">
          <w:ffData>
            <w:name w:val="Text162"/>
            <w:enabled/>
            <w:calcOnExit w:val="0"/>
            <w:textInput>
              <w:default w:val="                                        "/>
            </w:textInput>
          </w:ffData>
        </w:fldChar>
      </w:r>
      <w:r>
        <w:rPr>
          <w:rFonts w:ascii="Arial Unicode MS" w:hAnsi="Arial Unicode MS" w:cs="Arial Unicode MS"/>
          <w:i/>
          <w:bdr w:val="single" w:sz="12" w:space="0" w:color="99CCFF"/>
        </w:rPr>
        <w:instrText xml:space="preserve"> FORMTEXT </w:instrText>
      </w:r>
      <w:r>
        <w:rPr>
          <w:rFonts w:ascii="Arial Unicode MS" w:hAnsi="Arial Unicode MS" w:cs="Arial Unicode MS"/>
          <w:i/>
          <w:bdr w:val="single" w:sz="12" w:space="0" w:color="99CCFF"/>
        </w:rPr>
      </w:r>
      <w:r>
        <w:rPr>
          <w:rFonts w:ascii="Arial Unicode MS" w:hAnsi="Arial Unicode MS" w:cs="Arial Unicode MS"/>
          <w:i/>
          <w:bdr w:val="single" w:sz="12" w:space="0" w:color="99CCFF"/>
        </w:rPr>
        <w:fldChar w:fldCharType="separate"/>
      </w:r>
      <w:r>
        <w:rPr>
          <w:rFonts w:ascii="Arial Unicode MS" w:hAnsi="Arial Unicode MS" w:cs="Arial Unicode MS"/>
          <w:i/>
          <w:noProof/>
          <w:bdr w:val="single" w:sz="12" w:space="0" w:color="99CCFF"/>
        </w:rPr>
        <w:t xml:space="preserve">                                        </w:t>
      </w:r>
      <w:r>
        <w:rPr>
          <w:rFonts w:ascii="Arial Unicode MS" w:hAnsi="Arial Unicode MS" w:cs="Arial Unicode MS"/>
          <w:i/>
          <w:bdr w:val="single" w:sz="12" w:space="0" w:color="99CCFF"/>
        </w:rPr>
        <w:fldChar w:fldCharType="end"/>
      </w:r>
      <w:bookmarkEnd w:id="4"/>
      <w:r>
        <w:rPr>
          <w:rStyle w:val="FootnoteReference"/>
          <w:rFonts w:cs="Arial Unicode MS"/>
          <w:i/>
          <w:bdr w:val="single" w:sz="12" w:space="0" w:color="99CCFF"/>
        </w:rPr>
        <w:footnoteReference w:id="2"/>
      </w:r>
      <w:r>
        <w:t>.</w:t>
      </w:r>
    </w:p>
    <w:p w:rsidR="00D370D4" w:rsidRDefault="00D370D4">
      <w:pPr>
        <w:spacing w:after="80"/>
      </w:pPr>
      <w:r>
        <w:t xml:space="preserve">Any demand must be in writing addressed to </w:t>
      </w:r>
      <w:bookmarkStart w:id="5" w:name="Text163"/>
    </w:p>
    <w:tbl>
      <w:tblPr>
        <w:tblW w:w="0" w:type="auto"/>
        <w:tblBorders>
          <w:top w:val="single" w:sz="12" w:space="0" w:color="99CCFF"/>
          <w:left w:val="single" w:sz="12" w:space="0" w:color="99CCFF"/>
          <w:bottom w:val="single" w:sz="12" w:space="0" w:color="99CCFF"/>
          <w:right w:val="single" w:sz="12" w:space="0" w:color="99CCFF"/>
        </w:tblBorders>
        <w:tblLook w:val="01E0" w:firstRow="1" w:lastRow="1" w:firstColumn="1" w:lastColumn="1" w:noHBand="0" w:noVBand="0"/>
      </w:tblPr>
      <w:tblGrid>
        <w:gridCol w:w="10107"/>
      </w:tblGrid>
      <w:tr w:rsidR="00D370D4">
        <w:trPr>
          <w:trHeight w:val="536"/>
        </w:trPr>
        <w:tc>
          <w:tcPr>
            <w:tcW w:w="10107" w:type="dxa"/>
          </w:tcPr>
          <w:p w:rsidR="00D370D4" w:rsidRDefault="001B595E">
            <w:pPr>
              <w:spacing w:after="8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bookmarkEnd w:id="5"/>
    <w:p w:rsidR="00D370D4" w:rsidRDefault="00D370D4">
      <w:pPr>
        <w:spacing w:after="80"/>
      </w:pPr>
      <w:r>
        <w:t>and must be accompanied by your declaration that:</w:t>
      </w:r>
    </w:p>
    <w:p w:rsidR="00D370D4" w:rsidRDefault="00D370D4" w:rsidP="00D370D4">
      <w:pPr>
        <w:numPr>
          <w:ilvl w:val="0"/>
          <w:numId w:val="45"/>
        </w:numPr>
        <w:spacing w:after="80"/>
      </w:pPr>
      <w:r>
        <w:t>the Contractor has failed to perform its obligations under the Contract or</w:t>
      </w:r>
    </w:p>
    <w:p w:rsidR="00D370D4" w:rsidRDefault="00D370D4" w:rsidP="00D370D4">
      <w:pPr>
        <w:numPr>
          <w:ilvl w:val="0"/>
          <w:numId w:val="45"/>
        </w:numPr>
        <w:spacing w:after="80"/>
      </w:pPr>
      <w:r>
        <w:t>the Contractor’s obligation to complete the Works has been terminated under the Contract or</w:t>
      </w:r>
    </w:p>
    <w:p w:rsidR="00D370D4" w:rsidRDefault="00D370D4" w:rsidP="00D370D4">
      <w:pPr>
        <w:numPr>
          <w:ilvl w:val="0"/>
          <w:numId w:val="45"/>
        </w:numPr>
      </w:pPr>
      <w:r>
        <w:t>any of the events listed in clause 12.1 of the conditions of the Contract have happened</w:t>
      </w:r>
    </w:p>
    <w:p w:rsidR="00D370D4" w:rsidRDefault="00D370D4">
      <w:r>
        <w:t xml:space="preserve">You may make one or more drawings under this Bond. </w:t>
      </w:r>
    </w:p>
    <w:p w:rsidR="00D370D4" w:rsidRDefault="00D370D4">
      <w:r>
        <w:t xml:space="preserve">No alteration in the Contract or in the extent or nature of the works to be done under it, and no allowance of time under </w:t>
      </w:r>
      <w:r>
        <w:t>the Contract, and no forbearance or forgiveness concerning the Contract by the Employer, will in any way release us from liability under this Bond.</w:t>
      </w:r>
    </w:p>
    <w:p w:rsidR="00D370D4" w:rsidRDefault="00D370D4">
      <w:r>
        <w:br w:type="page"/>
      </w:r>
      <w:r>
        <w:lastRenderedPageBreak/>
        <w:t>We appoint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824"/>
        <w:gridCol w:w="6635"/>
      </w:tblGrid>
      <w:tr w:rsidR="00D370D4">
        <w:trPr>
          <w:trHeight w:val="567"/>
        </w:trPr>
        <w:tc>
          <w:tcPr>
            <w:tcW w:w="648" w:type="dxa"/>
          </w:tcPr>
          <w:p w:rsidR="00D370D4" w:rsidRDefault="00D370D4"/>
        </w:tc>
        <w:tc>
          <w:tcPr>
            <w:tcW w:w="2824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Agent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D370D4">
        <w:trPr>
          <w:trHeight w:val="567"/>
        </w:trPr>
        <w:tc>
          <w:tcPr>
            <w:tcW w:w="648" w:type="dxa"/>
          </w:tcPr>
          <w:p w:rsidR="00D370D4" w:rsidRDefault="00D370D4">
            <w:pPr>
              <w:ind w:left="720"/>
            </w:pPr>
          </w:p>
        </w:tc>
        <w:tc>
          <w:tcPr>
            <w:tcW w:w="2824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Agent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</w:tbl>
    <w:p w:rsidR="00D370D4" w:rsidRDefault="00D370D4">
      <w:r>
        <w:br/>
        <w:t>as our agent for the service of legal proceedings. We confirm that the named agent has been irrevocably appointed and the failure of the agent to notify us of receipt of a document will not invalidate any proceedings or the service of the document.</w:t>
      </w:r>
      <w:r>
        <w:rPr>
          <w:rStyle w:val="FootnoteReference"/>
        </w:rPr>
        <w:footnoteReference w:id="3"/>
      </w:r>
    </w:p>
    <w:p w:rsidR="00D370D4" w:rsidRDefault="00D370D4">
      <w:r>
        <w:t>This Bond is governed by and construed according to Irish law and the parties submit to the jurisdiction of the Irish courts to determine all matters concerning it.</w:t>
      </w:r>
    </w:p>
    <w:p w:rsidR="00D370D4" w:rsidRDefault="00D370D4"/>
    <w:tbl>
      <w:tblPr>
        <w:tblW w:w="9998" w:type="dxa"/>
        <w:tblInd w:w="-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3738"/>
        <w:gridCol w:w="2840"/>
        <w:gridCol w:w="108"/>
      </w:tblGrid>
      <w:tr w:rsidR="00D370D4">
        <w:tblPrEx>
          <w:tblCellMar>
            <w:top w:w="0" w:type="dxa"/>
            <w:bottom w:w="0" w:type="dxa"/>
          </w:tblCellMar>
        </w:tblPrEx>
        <w:trPr>
          <w:gridAfter w:val="1"/>
          <w:cantSplit/>
          <w:trHeight w:hRule="exact" w:val="340"/>
        </w:trPr>
        <w:tc>
          <w:tcPr>
            <w:tcW w:w="9998" w:type="dxa"/>
            <w:gridSpan w:val="3"/>
            <w:vAlign w:val="center"/>
          </w:tcPr>
          <w:p w:rsidR="00D370D4" w:rsidRDefault="00D370D4">
            <w:pPr>
              <w:rPr>
                <w:b/>
              </w:rPr>
            </w:pPr>
            <w:r>
              <w:rPr>
                <w:b/>
              </w:rPr>
              <w:t>Given</w:t>
            </w:r>
            <w:r>
              <w:rPr>
                <w:rStyle w:val="FootnoteReference"/>
                <w:b/>
              </w:rPr>
              <w:footnoteReference w:id="4"/>
            </w:r>
            <w:r>
              <w:rPr>
                <w:b/>
              </w:rPr>
              <w:t xml:space="preserve"> under our common seal</w:t>
            </w:r>
          </w:p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Affix common seal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  <w:p w:rsidR="00D370D4" w:rsidRDefault="00D370D4"/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Signatures of persons authorised to authenticate the seal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107" w:type="dxa"/>
            <w:gridSpan w:val="4"/>
          </w:tcPr>
          <w:p w:rsidR="00D370D4" w:rsidRDefault="00D370D4">
            <w:bookmarkStart w:id="6" w:name="_Toc172455343"/>
            <w:bookmarkStart w:id="7" w:name="_Toc213576977"/>
          </w:p>
          <w:p w:rsidR="00D370D4" w:rsidRDefault="00D370D4">
            <w:r>
              <w:t xml:space="preserve">OR </w:t>
            </w:r>
          </w:p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107" w:type="dxa"/>
            <w:gridSpan w:val="4"/>
          </w:tcPr>
          <w:p w:rsidR="00D370D4" w:rsidRDefault="00D370D4">
            <w:r>
              <w:rPr>
                <w:b/>
              </w:rPr>
              <w:t>Signed, sealed and delivered by</w:t>
            </w:r>
          </w:p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attorney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Signature of attorney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7128" w:type="dxa"/>
            <w:gridSpan w:val="2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As lawful attorney of the Surety under a power of attorney dated</w:t>
            </w:r>
          </w:p>
        </w:tc>
        <w:tc>
          <w:tcPr>
            <w:tcW w:w="297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Affix attorney’s personal seal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  <w:p w:rsidR="00D370D4" w:rsidRDefault="00D370D4"/>
          <w:p w:rsidR="00D370D4" w:rsidRDefault="00D370D4"/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48" w:type="dxa"/>
          </w:tcPr>
          <w:p w:rsidR="00D370D4" w:rsidRDefault="00D370D4">
            <w:pPr>
              <w:rPr>
                <w:b/>
              </w:rPr>
            </w:pPr>
            <w:r>
              <w:rPr>
                <w:b/>
              </w:rPr>
              <w:t>In the presence of</w:t>
            </w:r>
          </w:p>
        </w:tc>
        <w:tc>
          <w:tcPr>
            <w:tcW w:w="6759" w:type="dxa"/>
            <w:gridSpan w:val="3"/>
            <w:tcBorders>
              <w:bottom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witness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Signature of witness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Witness’s occupation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  <w:tr w:rsidR="00D370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Witness’s address</w:t>
            </w:r>
          </w:p>
        </w:tc>
        <w:tc>
          <w:tcPr>
            <w:tcW w:w="6759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/>
        </w:tc>
      </w:tr>
    </w:tbl>
    <w:p w:rsidR="00D370D4" w:rsidRDefault="00D370D4"/>
    <w:p w:rsidR="00D370D4" w:rsidRDefault="00D370D4">
      <w:pPr>
        <w:pStyle w:val="StyleTimesNewRoman12ptBefore11ptAfter5pt"/>
        <w:spacing w:before="0" w:after="120"/>
        <w:rPr>
          <w:rFonts w:ascii="Arial" w:hAnsi="Arial"/>
        </w:rPr>
      </w:pPr>
    </w:p>
    <w:p w:rsidR="00D370D4" w:rsidRDefault="00D370D4">
      <w:pPr>
        <w:pStyle w:val="StyleTimesNewRoman12ptBefore11ptAfter5pt"/>
        <w:spacing w:before="0" w:after="120"/>
        <w:rPr>
          <w:rFonts w:ascii="Arial" w:hAnsi="Arial"/>
        </w:rPr>
      </w:pPr>
    </w:p>
    <w:bookmarkEnd w:id="6"/>
    <w:bookmarkEnd w:id="7"/>
    <w:p w:rsidR="00D370D4" w:rsidRDefault="00D370D4">
      <w:pPr>
        <w:pStyle w:val="StyleTimesNewRoman12ptBefore11ptAfter5pt"/>
        <w:spacing w:before="0" w:after="120"/>
        <w:rPr>
          <w:rFonts w:ascii="Arial" w:hAnsi="Arial"/>
        </w:rPr>
      </w:pPr>
    </w:p>
    <w:sectPr w:rsidR="00D370D4">
      <w:footerReference w:type="default" r:id="rId7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D63" w:rsidRDefault="00AF0D63">
      <w:r>
        <w:separator/>
      </w:r>
    </w:p>
  </w:endnote>
  <w:endnote w:type="continuationSeparator" w:id="0">
    <w:p w:rsidR="00AF0D63" w:rsidRDefault="00AF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0D4" w:rsidRDefault="00D370D4">
    <w:pPr>
      <w:pStyle w:val="Footer"/>
      <w:spacing w:before="240" w:after="0"/>
    </w:pPr>
    <w:r>
      <w:rPr>
        <w:b/>
        <w:bCs/>
      </w:rPr>
      <w:t>MF 1.1</w:t>
    </w:r>
    <w:r w:rsidR="00470F86">
      <w:rPr>
        <w:b/>
        <w:bCs/>
      </w:rPr>
      <w:t>5</w:t>
    </w:r>
    <w:r>
      <w:t xml:space="preserve"> 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17716">
      <w:rPr>
        <w:noProof/>
      </w:rP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D63" w:rsidRDefault="00AF0D63">
      <w:r>
        <w:separator/>
      </w:r>
    </w:p>
  </w:footnote>
  <w:footnote w:type="continuationSeparator" w:id="0">
    <w:p w:rsidR="00AF0D63" w:rsidRDefault="00AF0D63">
      <w:r>
        <w:continuationSeparator/>
      </w:r>
    </w:p>
  </w:footnote>
  <w:footnote w:id="1">
    <w:p w:rsidR="00D260D5" w:rsidRDefault="00D260D5">
      <w:pPr>
        <w:pStyle w:val="FootnoteText"/>
      </w:pPr>
      <w:r>
        <w:rPr>
          <w:rStyle w:val="FootnoteReference"/>
        </w:rPr>
        <w:footnoteRef/>
      </w:r>
      <w:r>
        <w:t xml:space="preserve"> If the Surety is not incorporated in Ireland, execution will be in accorfance with the law of its jurisdiction of incorporation for execution in Ireland.</w:t>
      </w:r>
    </w:p>
  </w:footnote>
  <w:footnote w:id="2">
    <w:p w:rsidR="00D370D4" w:rsidRDefault="00D370D4">
      <w:pPr>
        <w:pStyle w:val="FootnoteText"/>
      </w:pPr>
      <w:r>
        <w:rPr>
          <w:rStyle w:val="FootnoteReference"/>
        </w:rPr>
        <w:footnoteRef/>
      </w:r>
      <w:r>
        <w:t xml:space="preserve"> Insert date 90 days after the end of the Defects Period.</w:t>
      </w:r>
    </w:p>
  </w:footnote>
  <w:footnote w:id="3">
    <w:p w:rsidR="00D370D4" w:rsidRDefault="00D370D4">
      <w:pPr>
        <w:pStyle w:val="FootnoteText"/>
      </w:pPr>
      <w:r>
        <w:rPr>
          <w:rStyle w:val="FootnoteReference"/>
        </w:rPr>
        <w:footnoteRef/>
      </w:r>
      <w:r>
        <w:t xml:space="preserve"> An address in Ireland is required when the Surety does not have a registered office in Ireland.</w:t>
      </w:r>
    </w:p>
  </w:footnote>
  <w:footnote w:id="4">
    <w:p w:rsidR="00D370D4" w:rsidRDefault="00D370D4">
      <w:pPr>
        <w:pStyle w:val="FootnoteText"/>
      </w:pPr>
      <w:r>
        <w:rPr>
          <w:rStyle w:val="FootnoteReference"/>
        </w:rPr>
        <w:footnoteRef/>
      </w:r>
      <w:r>
        <w:rPr>
          <w:rStyle w:val="FootnoteChar"/>
          <w:color w:val="auto"/>
        </w:rPr>
        <w:t xml:space="preserve"> If the Surety is not incorporated in Ireland, execution will be in accordance with the law of its jurisdiction of incorporation for execution in Ireland.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2Cha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9"/>
  </w:num>
  <w:num w:numId="3">
    <w:abstractNumId w:val="24"/>
  </w:num>
  <w:num w:numId="4">
    <w:abstractNumId w:val="54"/>
  </w:num>
  <w:num w:numId="5">
    <w:abstractNumId w:val="45"/>
  </w:num>
  <w:num w:numId="6">
    <w:abstractNumId w:val="52"/>
  </w:num>
  <w:num w:numId="7">
    <w:abstractNumId w:val="14"/>
  </w:num>
  <w:num w:numId="8">
    <w:abstractNumId w:val="53"/>
  </w:num>
  <w:num w:numId="9">
    <w:abstractNumId w:val="3"/>
  </w:num>
  <w:num w:numId="10">
    <w:abstractNumId w:val="0"/>
  </w:num>
  <w:num w:numId="11">
    <w:abstractNumId w:val="1"/>
  </w:num>
  <w:num w:numId="12">
    <w:abstractNumId w:val="49"/>
  </w:num>
  <w:num w:numId="13">
    <w:abstractNumId w:val="8"/>
  </w:num>
  <w:num w:numId="14">
    <w:abstractNumId w:val="27"/>
  </w:num>
  <w:num w:numId="15">
    <w:abstractNumId w:val="46"/>
  </w:num>
  <w:num w:numId="16">
    <w:abstractNumId w:val="51"/>
  </w:num>
  <w:num w:numId="17">
    <w:abstractNumId w:val="21"/>
  </w:num>
  <w:num w:numId="18">
    <w:abstractNumId w:val="28"/>
  </w:num>
  <w:num w:numId="19">
    <w:abstractNumId w:val="7"/>
  </w:num>
  <w:num w:numId="20">
    <w:abstractNumId w:val="13"/>
  </w:num>
  <w:num w:numId="21">
    <w:abstractNumId w:val="23"/>
  </w:num>
  <w:num w:numId="22">
    <w:abstractNumId w:val="18"/>
  </w:num>
  <w:num w:numId="23">
    <w:abstractNumId w:val="37"/>
  </w:num>
  <w:num w:numId="24">
    <w:abstractNumId w:val="34"/>
  </w:num>
  <w:num w:numId="25">
    <w:abstractNumId w:val="9"/>
  </w:num>
  <w:num w:numId="26">
    <w:abstractNumId w:val="33"/>
  </w:num>
  <w:num w:numId="27">
    <w:abstractNumId w:val="39"/>
  </w:num>
  <w:num w:numId="28">
    <w:abstractNumId w:val="38"/>
  </w:num>
  <w:num w:numId="29">
    <w:abstractNumId w:val="32"/>
  </w:num>
  <w:num w:numId="30">
    <w:abstractNumId w:val="35"/>
  </w:num>
  <w:num w:numId="31">
    <w:abstractNumId w:val="22"/>
  </w:num>
  <w:num w:numId="32">
    <w:abstractNumId w:val="5"/>
    <w:lvlOverride w:ilvl="0">
      <w:startOverride w:val="1"/>
    </w:lvlOverride>
  </w:num>
  <w:num w:numId="33">
    <w:abstractNumId w:val="40"/>
    <w:lvlOverride w:ilvl="0">
      <w:startOverride w:val="1"/>
    </w:lvlOverride>
  </w:num>
  <w:num w:numId="34">
    <w:abstractNumId w:val="43"/>
  </w:num>
  <w:num w:numId="35">
    <w:abstractNumId w:val="36"/>
  </w:num>
  <w:num w:numId="36">
    <w:abstractNumId w:val="4"/>
  </w:num>
  <w:num w:numId="37">
    <w:abstractNumId w:val="47"/>
  </w:num>
  <w:num w:numId="38">
    <w:abstractNumId w:val="12"/>
  </w:num>
  <w:num w:numId="39">
    <w:abstractNumId w:val="15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0"/>
  </w:num>
  <w:num w:numId="42">
    <w:abstractNumId w:val="17"/>
  </w:num>
  <w:num w:numId="43">
    <w:abstractNumId w:val="20"/>
  </w:num>
  <w:num w:numId="44">
    <w:abstractNumId w:val="10"/>
    <w:lvlOverride w:ilvl="0">
      <w:startOverride w:val="1"/>
    </w:lvlOverride>
  </w:num>
  <w:num w:numId="45">
    <w:abstractNumId w:val="48"/>
  </w:num>
  <w:num w:numId="46">
    <w:abstractNumId w:val="10"/>
    <w:lvlOverride w:ilvl="0">
      <w:startOverride w:val="1"/>
    </w:lvlOverride>
  </w:num>
  <w:num w:numId="47">
    <w:abstractNumId w:val="26"/>
  </w:num>
  <w:num w:numId="48">
    <w:abstractNumId w:val="16"/>
  </w:num>
  <w:num w:numId="49">
    <w:abstractNumId w:val="30"/>
  </w:num>
  <w:num w:numId="50">
    <w:abstractNumId w:val="2"/>
  </w:num>
  <w:num w:numId="51">
    <w:abstractNumId w:val="44"/>
  </w:num>
  <w:num w:numId="52">
    <w:abstractNumId w:val="41"/>
  </w:num>
  <w:num w:numId="53">
    <w:abstractNumId w:val="29"/>
  </w:num>
  <w:num w:numId="54">
    <w:abstractNumId w:val="6"/>
  </w:num>
  <w:num w:numId="55">
    <w:abstractNumId w:val="31"/>
  </w:num>
  <w:num w:numId="56">
    <w:abstractNumId w:val="42"/>
  </w:num>
  <w:num w:numId="57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jONclZwOz57RLIhiN7VItgxaF1lL1yNLFq2HQoCReBCB3ST+wWw9HVEg6WyOtV+UGgjOU4I/mxfQJFwal4Ufw==" w:salt="6gyXVuxXglP2SeKpNA9GBA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81"/>
    <w:rsid w:val="000157F0"/>
    <w:rsid w:val="00057092"/>
    <w:rsid w:val="001B595E"/>
    <w:rsid w:val="001B6CD1"/>
    <w:rsid w:val="00247A54"/>
    <w:rsid w:val="00247AB4"/>
    <w:rsid w:val="00294FD0"/>
    <w:rsid w:val="0039314F"/>
    <w:rsid w:val="003E6F47"/>
    <w:rsid w:val="00470F86"/>
    <w:rsid w:val="00483D7A"/>
    <w:rsid w:val="005070D6"/>
    <w:rsid w:val="00622458"/>
    <w:rsid w:val="00687066"/>
    <w:rsid w:val="0080556C"/>
    <w:rsid w:val="009622FA"/>
    <w:rsid w:val="009828C6"/>
    <w:rsid w:val="009C767E"/>
    <w:rsid w:val="009D1B50"/>
    <w:rsid w:val="00AA0CD0"/>
    <w:rsid w:val="00AF0D63"/>
    <w:rsid w:val="00B14681"/>
    <w:rsid w:val="00B77B5F"/>
    <w:rsid w:val="00CE37B2"/>
    <w:rsid w:val="00D260D5"/>
    <w:rsid w:val="00D370D4"/>
    <w:rsid w:val="00DC7C98"/>
    <w:rsid w:val="00DE022F"/>
    <w:rsid w:val="00E07FE2"/>
    <w:rsid w:val="00E17716"/>
    <w:rsid w:val="00E2449F"/>
    <w:rsid w:val="00F6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9D5FD7F-1500-45FC-A638-F789196B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7716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E17716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E17716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E17716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E17716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E17716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E17716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17716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E17716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E17716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semiHidden/>
    <w:rsid w:val="00E1771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17716"/>
  </w:style>
  <w:style w:type="paragraph" w:styleId="TOC3">
    <w:name w:val="toc 3"/>
    <w:basedOn w:val="Normal"/>
    <w:next w:val="Normal"/>
    <w:autoRedefine/>
    <w:semiHidden/>
    <w:rsid w:val="00E17716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E17716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E177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E177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E17716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E17716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E17716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E17716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E17716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E17716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E17716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E17716"/>
    <w:pPr>
      <w:numPr>
        <w:numId w:val="2"/>
      </w:numPr>
    </w:pPr>
  </w:style>
  <w:style w:type="paragraph" w:customStyle="1" w:styleId="Defheader">
    <w:name w:val="Def header"/>
    <w:basedOn w:val="Heading3"/>
    <w:rsid w:val="00E17716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E17716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E17716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E17716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E17716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E17716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E17716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E17716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E17716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E17716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E17716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E17716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E17716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E17716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E17716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E17716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E17716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E17716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E17716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E17716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E17716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E17716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E17716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E17716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E17716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E17716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E17716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E17716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E17716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E17716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E17716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E17716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E17716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E17716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E17716"/>
    <w:pPr>
      <w:ind w:left="397"/>
    </w:pPr>
  </w:style>
  <w:style w:type="paragraph" w:customStyle="1" w:styleId="Numberedformtext2">
    <w:name w:val="Numbered form text 2"/>
    <w:basedOn w:val="Numberedformtext1"/>
    <w:rsid w:val="00E17716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E17716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E17716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E17716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E17716"/>
  </w:style>
  <w:style w:type="paragraph" w:customStyle="1" w:styleId="StyleNumberedformtext1Bold1">
    <w:name w:val="Style Numbered form text 1 + Bold1"/>
    <w:basedOn w:val="Numberedformtext1"/>
    <w:rsid w:val="00E17716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E17716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E17716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E17716"/>
    <w:pPr>
      <w:ind w:left="397"/>
    </w:pPr>
  </w:style>
  <w:style w:type="paragraph" w:styleId="Footer">
    <w:name w:val="footer"/>
    <w:basedOn w:val="Normal"/>
    <w:rsid w:val="00E17716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E17716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E17716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E17716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E17716"/>
    <w:rPr>
      <w:b w:val="0"/>
      <w:caps/>
    </w:rPr>
  </w:style>
  <w:style w:type="character" w:customStyle="1" w:styleId="iManFooter">
    <w:name w:val="iManFooter"/>
    <w:basedOn w:val="DefaultParagraphFont"/>
    <w:rsid w:val="00E17716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E17716"/>
  </w:style>
  <w:style w:type="paragraph" w:customStyle="1" w:styleId="L2Para">
    <w:name w:val="L2Para"/>
    <w:basedOn w:val="Normal"/>
    <w:next w:val="Normal"/>
    <w:rsid w:val="00E17716"/>
  </w:style>
  <w:style w:type="character" w:customStyle="1" w:styleId="L2ParaChar">
    <w:name w:val="L2Para Char"/>
    <w:basedOn w:val="DefaultParagraphFont"/>
    <w:rsid w:val="00E17716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E17716"/>
    <w:pPr>
      <w:ind w:left="1440"/>
    </w:pPr>
  </w:style>
  <w:style w:type="character" w:customStyle="1" w:styleId="L3ParaChar">
    <w:name w:val="L3Para Char"/>
    <w:basedOn w:val="DefaultParagraphFont"/>
    <w:rsid w:val="00E17716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E17716"/>
    <w:pPr>
      <w:ind w:left="2160"/>
    </w:pPr>
  </w:style>
  <w:style w:type="character" w:customStyle="1" w:styleId="L4ParaChar">
    <w:name w:val="L4Para Char"/>
    <w:basedOn w:val="DefaultParagraphFont"/>
    <w:rsid w:val="00E17716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E17716"/>
    <w:pPr>
      <w:ind w:left="2880"/>
    </w:pPr>
  </w:style>
  <w:style w:type="paragraph" w:customStyle="1" w:styleId="Style1">
    <w:name w:val="Style (1)"/>
    <w:basedOn w:val="Normal"/>
    <w:next w:val="Normal"/>
    <w:rsid w:val="00E17716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E17716"/>
    <w:pPr>
      <w:numPr>
        <w:numId w:val="9"/>
      </w:numPr>
    </w:pPr>
  </w:style>
  <w:style w:type="character" w:customStyle="1" w:styleId="StyleiChar">
    <w:name w:val="Style (i) Char"/>
    <w:basedOn w:val="DefaultParagraphFont"/>
    <w:rsid w:val="00E17716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E17716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E17716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E17716"/>
    <w:rPr>
      <w:color w:val="0000FF"/>
      <w:u w:val="single"/>
    </w:rPr>
  </w:style>
  <w:style w:type="paragraph" w:customStyle="1" w:styleId="MFNumLev3">
    <w:name w:val="MFNumLev3"/>
    <w:basedOn w:val="Normal"/>
    <w:rsid w:val="00E17716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E17716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E17716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E17716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E17716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E17716"/>
    <w:rPr>
      <w:b/>
      <w:bCs/>
    </w:rPr>
  </w:style>
  <w:style w:type="paragraph" w:styleId="NormalWeb">
    <w:name w:val="Normal (Web)"/>
    <w:basedOn w:val="Normal"/>
    <w:rsid w:val="00E1771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E17716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E17716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E17716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E17716"/>
    <w:rPr>
      <w:sz w:val="16"/>
      <w:szCs w:val="16"/>
    </w:rPr>
  </w:style>
  <w:style w:type="paragraph" w:customStyle="1" w:styleId="Tableformtext">
    <w:name w:val="Table form text"/>
    <w:basedOn w:val="Formtext"/>
    <w:rsid w:val="00E17716"/>
    <w:rPr>
      <w:lang w:val="cy-GB"/>
    </w:rPr>
  </w:style>
  <w:style w:type="paragraph" w:customStyle="1" w:styleId="Bulletedform">
    <w:name w:val="Bulleted form"/>
    <w:basedOn w:val="Formtext"/>
    <w:rsid w:val="00E17716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E17716"/>
    <w:pPr>
      <w:numPr>
        <w:numId w:val="19"/>
      </w:numPr>
    </w:pPr>
  </w:style>
  <w:style w:type="paragraph" w:styleId="CommentText">
    <w:name w:val="annotation text"/>
    <w:basedOn w:val="Normal"/>
    <w:semiHidden/>
    <w:rsid w:val="00E17716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E17716"/>
    <w:pPr>
      <w:numPr>
        <w:numId w:val="2"/>
      </w:numPr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E17716"/>
    <w:rPr>
      <w:b/>
      <w:bCs/>
    </w:rPr>
  </w:style>
  <w:style w:type="paragraph" w:customStyle="1" w:styleId="Numberedtabletext">
    <w:name w:val="Numbered table text"/>
    <w:basedOn w:val="Tableformtext"/>
    <w:rsid w:val="00E17716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E17716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E17716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E17716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E17716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E17716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E17716"/>
    <w:pPr>
      <w:numPr>
        <w:numId w:val="21"/>
      </w:numPr>
    </w:pPr>
    <w:rPr>
      <w:sz w:val="20"/>
    </w:rPr>
  </w:style>
  <w:style w:type="paragraph" w:customStyle="1" w:styleId="Formtext">
    <w:name w:val="Form text"/>
    <w:rsid w:val="00E17716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E17716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E17716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E17716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E17716"/>
  </w:style>
  <w:style w:type="paragraph" w:customStyle="1" w:styleId="PVHeading1">
    <w:name w:val="PV Heading 1"/>
    <w:rsid w:val="00E17716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E17716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E17716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E17716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E17716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E17716"/>
    <w:pPr>
      <w:ind w:left="1843"/>
    </w:pPr>
  </w:style>
  <w:style w:type="paragraph" w:customStyle="1" w:styleId="Tablelettered">
    <w:name w:val="Table lettered"/>
    <w:basedOn w:val="Tabletext"/>
    <w:rsid w:val="00E17716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E17716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E17716"/>
    <w:pPr>
      <w:ind w:left="1134"/>
    </w:pPr>
  </w:style>
  <w:style w:type="paragraph" w:customStyle="1" w:styleId="PVformuladefinition">
    <w:name w:val="PV formula definition"/>
    <w:basedOn w:val="PVindented"/>
    <w:rsid w:val="00E17716"/>
    <w:pPr>
      <w:ind w:left="2637" w:hanging="794"/>
    </w:pPr>
  </w:style>
  <w:style w:type="paragraph" w:customStyle="1" w:styleId="Bulletedindented">
    <w:name w:val="Bulleted indented"/>
    <w:basedOn w:val="Bulleted"/>
    <w:rsid w:val="00E17716"/>
    <w:pPr>
      <w:numPr>
        <w:numId w:val="13"/>
      </w:numPr>
    </w:pPr>
  </w:style>
  <w:style w:type="paragraph" w:customStyle="1" w:styleId="Heading4cont">
    <w:name w:val="Heading 4 cont"/>
    <w:basedOn w:val="Normalindented"/>
    <w:rsid w:val="00E17716"/>
    <w:pPr>
      <w:ind w:left="1985"/>
    </w:pPr>
  </w:style>
  <w:style w:type="paragraph" w:customStyle="1" w:styleId="BulletedindentedL2">
    <w:name w:val="Bulleted indented L2"/>
    <w:basedOn w:val="Normal"/>
    <w:rsid w:val="00E17716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E17716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E17716"/>
    <w:pPr>
      <w:ind w:left="600"/>
    </w:pPr>
  </w:style>
  <w:style w:type="paragraph" w:styleId="TOC5">
    <w:name w:val="toc 5"/>
    <w:basedOn w:val="Normal"/>
    <w:next w:val="Normal"/>
    <w:autoRedefine/>
    <w:semiHidden/>
    <w:rsid w:val="00E17716"/>
    <w:pPr>
      <w:ind w:left="800"/>
    </w:pPr>
  </w:style>
  <w:style w:type="paragraph" w:styleId="TOC6">
    <w:name w:val="toc 6"/>
    <w:basedOn w:val="Normal"/>
    <w:next w:val="Normal"/>
    <w:autoRedefine/>
    <w:semiHidden/>
    <w:rsid w:val="00E17716"/>
    <w:pPr>
      <w:ind w:left="1000"/>
    </w:pPr>
  </w:style>
  <w:style w:type="paragraph" w:styleId="TOC7">
    <w:name w:val="toc 7"/>
    <w:basedOn w:val="Normal"/>
    <w:next w:val="Normal"/>
    <w:autoRedefine/>
    <w:semiHidden/>
    <w:rsid w:val="00E17716"/>
    <w:pPr>
      <w:ind w:left="1200"/>
    </w:pPr>
  </w:style>
  <w:style w:type="paragraph" w:styleId="TOC8">
    <w:name w:val="toc 8"/>
    <w:basedOn w:val="Normal"/>
    <w:next w:val="Normal"/>
    <w:autoRedefine/>
    <w:semiHidden/>
    <w:rsid w:val="00E17716"/>
    <w:pPr>
      <w:ind w:left="1400"/>
    </w:pPr>
  </w:style>
  <w:style w:type="paragraph" w:styleId="TOC9">
    <w:name w:val="toc 9"/>
    <w:basedOn w:val="Normal"/>
    <w:next w:val="Normal"/>
    <w:autoRedefine/>
    <w:semiHidden/>
    <w:rsid w:val="00E17716"/>
    <w:pPr>
      <w:ind w:left="1600"/>
    </w:pPr>
  </w:style>
  <w:style w:type="character" w:styleId="FollowedHyperlink">
    <w:name w:val="FollowedHyperlink"/>
    <w:basedOn w:val="DefaultParagraphFont"/>
    <w:rsid w:val="00E17716"/>
    <w:rPr>
      <w:color w:val="800080"/>
      <w:u w:val="single"/>
    </w:rPr>
  </w:style>
  <w:style w:type="paragraph" w:styleId="Title">
    <w:name w:val="Title"/>
    <w:basedOn w:val="Normal"/>
    <w:qFormat/>
    <w:rsid w:val="00E1771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E17716"/>
    <w:pPr>
      <w:numPr>
        <w:numId w:val="28"/>
      </w:numPr>
    </w:pPr>
  </w:style>
  <w:style w:type="paragraph" w:customStyle="1" w:styleId="numbered">
    <w:name w:val="numbered"/>
    <w:basedOn w:val="Normal"/>
    <w:rsid w:val="00E17716"/>
    <w:pPr>
      <w:numPr>
        <w:numId w:val="30"/>
      </w:numPr>
    </w:pPr>
  </w:style>
  <w:style w:type="paragraph" w:customStyle="1" w:styleId="Heading3cont">
    <w:name w:val="Heading 3 cont"/>
    <w:basedOn w:val="Normal"/>
    <w:rsid w:val="00E17716"/>
    <w:pPr>
      <w:ind w:left="1440"/>
    </w:pPr>
  </w:style>
  <w:style w:type="paragraph" w:customStyle="1" w:styleId="Heading3bulleted">
    <w:name w:val="Heading 3 bulleted"/>
    <w:basedOn w:val="Bulleted"/>
    <w:rsid w:val="00E17716"/>
    <w:pPr>
      <w:numPr>
        <w:numId w:val="56"/>
      </w:numPr>
    </w:pPr>
  </w:style>
  <w:style w:type="paragraph" w:customStyle="1" w:styleId="lettered">
    <w:name w:val="lettered"/>
    <w:basedOn w:val="Normal"/>
    <w:rsid w:val="00E17716"/>
    <w:pPr>
      <w:numPr>
        <w:numId w:val="33"/>
      </w:numPr>
    </w:pPr>
  </w:style>
  <w:style w:type="paragraph" w:customStyle="1" w:styleId="PVBlockText">
    <w:name w:val="PV Block Text"/>
    <w:basedOn w:val="Normal"/>
    <w:rsid w:val="00E17716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E17716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E17716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E17716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E17716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E17716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E17716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E17716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E17716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E17716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E17716"/>
  </w:style>
  <w:style w:type="paragraph" w:customStyle="1" w:styleId="Modelformtextindented">
    <w:name w:val="Model form text indented"/>
    <w:basedOn w:val="Modelformtext"/>
    <w:rsid w:val="00E17716"/>
    <w:pPr>
      <w:ind w:left="397"/>
    </w:pPr>
  </w:style>
  <w:style w:type="paragraph" w:customStyle="1" w:styleId="StyleA">
    <w:name w:val="Style A."/>
    <w:basedOn w:val="Normal"/>
    <w:next w:val="Normal"/>
    <w:rsid w:val="00E17716"/>
    <w:pPr>
      <w:spacing w:after="0"/>
    </w:pPr>
  </w:style>
  <w:style w:type="paragraph" w:customStyle="1" w:styleId="capLettered">
    <w:name w:val="capLettered"/>
    <w:basedOn w:val="Modelformtext"/>
    <w:rsid w:val="00E17716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E17716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E17716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E17716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E17716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E17716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E17716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E17716"/>
    <w:pPr>
      <w:numPr>
        <w:numId w:val="44"/>
      </w:numPr>
    </w:pPr>
  </w:style>
  <w:style w:type="paragraph" w:customStyle="1" w:styleId="normalindented0">
    <w:name w:val="normal indented"/>
    <w:basedOn w:val="Normal"/>
    <w:rsid w:val="00E17716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E17716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E17716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E17716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E17716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E17716"/>
    <w:rPr>
      <w:color w:val="0000FF"/>
      <w:spacing w:val="0"/>
      <w:u w:val="double"/>
    </w:rPr>
  </w:style>
  <w:style w:type="character" w:customStyle="1" w:styleId="DeltaViewDeletion">
    <w:name w:val="DeltaView Deletion"/>
    <w:rsid w:val="00E17716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E17716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E17716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E17716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E17716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E17716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E17716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E17716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E17716"/>
    <w:pPr>
      <w:ind w:left="0"/>
    </w:pPr>
  </w:style>
  <w:style w:type="paragraph" w:customStyle="1" w:styleId="NoteText">
    <w:name w:val="Note Text"/>
    <w:basedOn w:val="Normal"/>
    <w:rsid w:val="00E17716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E17716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E17716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E17716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E17716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E17716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E17716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E17716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E17716"/>
    <w:rPr>
      <w:b/>
      <w:bCs/>
    </w:rPr>
  </w:style>
  <w:style w:type="paragraph" w:customStyle="1" w:styleId="StyleTableTextAfter2pt">
    <w:name w:val="Style Table Text + After:  2 pt"/>
    <w:basedOn w:val="Tabletext"/>
    <w:rsid w:val="00E17716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E17716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E17716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E17716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E17716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E17716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E17716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E17716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E17716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E17716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E17716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E17716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E17716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E17716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E17716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E17716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E17716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E17716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basedOn w:val="Normal"/>
    <w:rsid w:val="00E17716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E17716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E17716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E17716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E17716"/>
    <w:rPr>
      <w:szCs w:val="22"/>
      <w:lang w:eastAsia="en-IE"/>
    </w:rPr>
  </w:style>
  <w:style w:type="paragraph" w:customStyle="1" w:styleId="MFNumLev1">
    <w:name w:val="MFNumLev1"/>
    <w:basedOn w:val="Normal"/>
    <w:rsid w:val="00E17716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E17716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E17716"/>
    <w:rPr>
      <w:sz w:val="24"/>
    </w:rPr>
  </w:style>
  <w:style w:type="paragraph" w:styleId="ListBullet2">
    <w:name w:val="List Bullet 2"/>
    <w:basedOn w:val="Normal"/>
    <w:autoRedefine/>
    <w:rsid w:val="00E17716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basedOn w:val="BlockText0"/>
    <w:rsid w:val="00E17716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basedOn w:val="BlockText0"/>
    <w:rsid w:val="00E17716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E17716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E17716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E17716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E17716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E17716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E17716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E17716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E17716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E17716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E17716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E17716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E17716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E17716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E17716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E17716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E17716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E17716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E17716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E17716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E17716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E17716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E17716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E17716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E17716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E17716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E17716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E17716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E17716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E17716"/>
    <w:pPr>
      <w:widowControl/>
      <w:numPr>
        <w:numId w:val="8"/>
      </w:numPr>
      <w:tabs>
        <w:tab w:val="clear" w:pos="567"/>
      </w:tabs>
      <w:spacing w:after="140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E17716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E17716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E17716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E17716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E17716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E17716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E17716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E17716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E17716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E17716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E17716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E17716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MF1_15.doc</Template>
  <TotalTime>0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Joanne Murphy</dc:creator>
  <cp:keywords/>
  <cp:lastModifiedBy>Niall Healy</cp:lastModifiedBy>
  <cp:revision>2</cp:revision>
  <cp:lastPrinted>2009-01-08T17:26:00Z</cp:lastPrinted>
  <dcterms:created xsi:type="dcterms:W3CDTF">2018-08-13T10:52:00Z</dcterms:created>
  <dcterms:modified xsi:type="dcterms:W3CDTF">2018-08-13T10:52:00Z</dcterms:modified>
</cp:coreProperties>
</file>